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ABA97" w14:textId="77777777" w:rsidR="00A5453E" w:rsidRDefault="00A5453E" w:rsidP="00A54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CLERK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</w:t>
      </w:r>
    </w:p>
    <w:p w14:paraId="7604F5D7" w14:textId="77777777" w:rsidR="00A5453E" w:rsidRDefault="00A5453E" w:rsidP="00A54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375821C8" w14:textId="77777777" w:rsidR="00A5453E" w:rsidRDefault="00A5453E" w:rsidP="00A5453E">
      <w:pPr>
        <w:rPr>
          <w:rFonts w:ascii="Times New Roman" w:hAnsi="Times New Roman" w:cs="Times New Roman"/>
          <w:sz w:val="24"/>
          <w:szCs w:val="24"/>
        </w:rPr>
      </w:pPr>
    </w:p>
    <w:p w14:paraId="4B14C60E" w14:textId="77777777" w:rsidR="00A5453E" w:rsidRDefault="00A5453E" w:rsidP="00A5453E">
      <w:pPr>
        <w:rPr>
          <w:rFonts w:ascii="Times New Roman" w:hAnsi="Times New Roman" w:cs="Times New Roman"/>
          <w:sz w:val="24"/>
          <w:szCs w:val="24"/>
        </w:rPr>
      </w:pPr>
    </w:p>
    <w:p w14:paraId="76FEDD1A" w14:textId="77777777" w:rsidR="00A5453E" w:rsidRDefault="00A5453E" w:rsidP="00A54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Apr.1406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A751C5E" w14:textId="77777777" w:rsidR="00A5453E" w:rsidRDefault="00A5453E" w:rsidP="00A5453E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p.247)</w:t>
      </w:r>
    </w:p>
    <w:p w14:paraId="69CE079B" w14:textId="77777777" w:rsidR="00A5453E" w:rsidRDefault="00A5453E" w:rsidP="00A54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Apr.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2006ADC3" w14:textId="77777777" w:rsidR="00A5453E" w:rsidRDefault="00A5453E" w:rsidP="00A5453E">
      <w:pPr>
        <w:rPr>
          <w:rFonts w:ascii="Times New Roman" w:hAnsi="Times New Roman" w:cs="Times New Roman"/>
          <w:sz w:val="24"/>
          <w:szCs w:val="24"/>
        </w:rPr>
      </w:pPr>
    </w:p>
    <w:p w14:paraId="3B44CD42" w14:textId="77777777" w:rsidR="00A5453E" w:rsidRDefault="00A5453E" w:rsidP="00A5453E">
      <w:pPr>
        <w:rPr>
          <w:rFonts w:ascii="Times New Roman" w:hAnsi="Times New Roman" w:cs="Times New Roman"/>
          <w:sz w:val="24"/>
          <w:szCs w:val="24"/>
        </w:rPr>
      </w:pPr>
    </w:p>
    <w:p w14:paraId="59833863" w14:textId="77777777" w:rsidR="00A5453E" w:rsidRDefault="00A5453E" w:rsidP="00A545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December 2021</w:t>
      </w:r>
    </w:p>
    <w:p w14:paraId="5810B6D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8C74F" w14:textId="77777777" w:rsidR="00A5453E" w:rsidRDefault="00A5453E" w:rsidP="009139A6">
      <w:r>
        <w:separator/>
      </w:r>
    </w:p>
  </w:endnote>
  <w:endnote w:type="continuationSeparator" w:id="0">
    <w:p w14:paraId="6F9FEFFB" w14:textId="77777777" w:rsidR="00A5453E" w:rsidRDefault="00A545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AB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197C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B2B7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35350" w14:textId="77777777" w:rsidR="00A5453E" w:rsidRDefault="00A5453E" w:rsidP="009139A6">
      <w:r>
        <w:separator/>
      </w:r>
    </w:p>
  </w:footnote>
  <w:footnote w:type="continuationSeparator" w:id="0">
    <w:p w14:paraId="2A5C1847" w14:textId="77777777" w:rsidR="00A5453E" w:rsidRDefault="00A545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0F2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6DCC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ACDD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53E"/>
    <w:rsid w:val="000666E0"/>
    <w:rsid w:val="002510B7"/>
    <w:rsid w:val="005C130B"/>
    <w:rsid w:val="00826F5C"/>
    <w:rsid w:val="009139A6"/>
    <w:rsid w:val="009448BB"/>
    <w:rsid w:val="00A3176C"/>
    <w:rsid w:val="00A5453E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94234"/>
  <w15:chartTrackingRefBased/>
  <w15:docId w15:val="{0DD45770-B381-4522-B268-CAC2BE027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453E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2022-02-01T21:22:00Z</dcterms:created>
  <dcterms:modified xsi:type="dcterms:W3CDTF">2022-02-01T21:23:00Z</dcterms:modified>
</cp:coreProperties>
</file>